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EE0" w:rsidRPr="005D32BA" w:rsidRDefault="00F13EE0" w:rsidP="0075104A">
      <w:pPr>
        <w:pStyle w:val="NoSpacing"/>
        <w:ind w:firstLine="709"/>
        <w:jc w:val="center"/>
        <w:rPr>
          <w:rFonts w:ascii="Times New Roman" w:hAnsi="Times New Roman"/>
          <w:sz w:val="28"/>
          <w:szCs w:val="28"/>
        </w:rPr>
      </w:pPr>
      <w:r w:rsidRPr="005D32BA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F13EE0" w:rsidRPr="005D32BA" w:rsidRDefault="00F13EE0" w:rsidP="0075104A">
      <w:pPr>
        <w:pStyle w:val="NoSpacing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РУССКО-ТЮВЕЕВСКОГО</w:t>
      </w:r>
      <w:r w:rsidRPr="005D32B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F13EE0" w:rsidRPr="005D32BA" w:rsidRDefault="00F13EE0" w:rsidP="0075104A">
      <w:pPr>
        <w:pStyle w:val="NoSpacing"/>
        <w:ind w:firstLine="709"/>
        <w:jc w:val="center"/>
        <w:rPr>
          <w:rFonts w:ascii="Times New Roman" w:hAnsi="Times New Roman"/>
          <w:sz w:val="28"/>
          <w:szCs w:val="28"/>
        </w:rPr>
      </w:pPr>
      <w:r w:rsidRPr="005D32BA">
        <w:rPr>
          <w:rFonts w:ascii="Times New Roman" w:hAnsi="Times New Roman"/>
          <w:sz w:val="28"/>
          <w:szCs w:val="28"/>
        </w:rPr>
        <w:t>ТЕМНИКОВСКОГО МУНИЦИПАЛЬНОГО РАЙОНА</w:t>
      </w:r>
    </w:p>
    <w:p w:rsidR="00F13EE0" w:rsidRPr="005D32BA" w:rsidRDefault="00F13EE0" w:rsidP="0075104A">
      <w:pPr>
        <w:pStyle w:val="NoSpacing"/>
        <w:ind w:firstLine="709"/>
        <w:jc w:val="center"/>
        <w:rPr>
          <w:rFonts w:ascii="Times New Roman" w:hAnsi="Times New Roman"/>
          <w:sz w:val="28"/>
          <w:szCs w:val="28"/>
        </w:rPr>
      </w:pPr>
      <w:r w:rsidRPr="005D32BA">
        <w:rPr>
          <w:rFonts w:ascii="Times New Roman" w:hAnsi="Times New Roman"/>
          <w:sz w:val="28"/>
          <w:szCs w:val="28"/>
        </w:rPr>
        <w:t>РЕСПУБЛИКИ МОРДОВИЯ</w:t>
      </w:r>
    </w:p>
    <w:p w:rsidR="00F13EE0" w:rsidRDefault="00F13EE0" w:rsidP="0021657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13EE0" w:rsidRPr="005D32BA" w:rsidRDefault="00F13EE0" w:rsidP="0021657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13EE0" w:rsidRPr="00216579" w:rsidRDefault="00F13EE0" w:rsidP="00A26E58">
      <w:pPr>
        <w:pStyle w:val="NoSpacing"/>
        <w:ind w:firstLine="709"/>
        <w:jc w:val="center"/>
        <w:rPr>
          <w:rFonts w:ascii="Times New Roman" w:hAnsi="Times New Roman"/>
          <w:b/>
          <w:sz w:val="34"/>
          <w:szCs w:val="34"/>
        </w:rPr>
      </w:pPr>
      <w:r w:rsidRPr="00216579">
        <w:rPr>
          <w:rFonts w:ascii="Times New Roman" w:hAnsi="Times New Roman"/>
          <w:b/>
          <w:sz w:val="34"/>
          <w:szCs w:val="34"/>
        </w:rPr>
        <w:t>Р Е Ш Е Н И Е</w:t>
      </w:r>
    </w:p>
    <w:p w:rsidR="00F13EE0" w:rsidRPr="005D32BA" w:rsidRDefault="00F13EE0" w:rsidP="00A26E58">
      <w:pPr>
        <w:pStyle w:val="NoSpacing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2BA">
        <w:rPr>
          <w:rFonts w:ascii="Times New Roman" w:hAnsi="Times New Roman"/>
          <w:b/>
          <w:sz w:val="28"/>
          <w:szCs w:val="28"/>
        </w:rPr>
        <w:t xml:space="preserve"> </w:t>
      </w:r>
    </w:p>
    <w:p w:rsidR="00F13EE0" w:rsidRPr="005D32BA" w:rsidRDefault="00F13EE0" w:rsidP="00A26E58">
      <w:pPr>
        <w:pStyle w:val="NoSpacing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13EE0" w:rsidRPr="005D32BA" w:rsidRDefault="00F13EE0" w:rsidP="00EE2DF1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Двадцатой</w:t>
      </w:r>
      <w:r w:rsidRPr="005D32BA">
        <w:rPr>
          <w:rFonts w:ascii="Times New Roman" w:hAnsi="Times New Roman"/>
          <w:sz w:val="28"/>
          <w:szCs w:val="28"/>
        </w:rPr>
        <w:t xml:space="preserve"> сессии Совета депутатов </w:t>
      </w:r>
      <w:r>
        <w:rPr>
          <w:rFonts w:ascii="Times New Roman" w:hAnsi="Times New Roman"/>
          <w:sz w:val="28"/>
          <w:szCs w:val="28"/>
        </w:rPr>
        <w:t xml:space="preserve">Русско-Тювеевского сельского </w:t>
      </w:r>
      <w:r w:rsidRPr="005D32BA">
        <w:rPr>
          <w:rFonts w:ascii="Times New Roman" w:hAnsi="Times New Roman"/>
          <w:sz w:val="28"/>
          <w:szCs w:val="28"/>
        </w:rPr>
        <w:t>поселения Темниковского муниципального района пятого созыва</w:t>
      </w:r>
    </w:p>
    <w:p w:rsidR="00F13EE0" w:rsidRPr="005D32BA" w:rsidRDefault="00F13EE0" w:rsidP="0075104A">
      <w:pPr>
        <w:pBdr>
          <w:bottom w:val="thickThinSmallGap" w:sz="24" w:space="1" w:color="auto"/>
        </w:pBdr>
        <w:spacing w:after="0" w:line="240" w:lineRule="atLeast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F13EE0" w:rsidRPr="005D32BA" w:rsidRDefault="00F13EE0" w:rsidP="0075104A">
      <w:pPr>
        <w:pStyle w:val="NoSpacing"/>
        <w:spacing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13EE0" w:rsidRPr="005D32BA" w:rsidRDefault="00F13EE0" w:rsidP="0075104A">
      <w:pPr>
        <w:pStyle w:val="NoSpacing"/>
        <w:spacing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13EE0" w:rsidRPr="005D32BA" w:rsidRDefault="00F13EE0" w:rsidP="00A26E58">
      <w:pPr>
        <w:pStyle w:val="NoSpacing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Д.Русское Тювеево</w:t>
      </w:r>
    </w:p>
    <w:p w:rsidR="00F13EE0" w:rsidRPr="005D32BA" w:rsidRDefault="00F13EE0" w:rsidP="00A26E58">
      <w:pPr>
        <w:pStyle w:val="NoSpacing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13EE0" w:rsidRPr="005D32BA" w:rsidRDefault="00F13EE0" w:rsidP="00A26E58">
      <w:pPr>
        <w:pStyle w:val="NoSpacing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13EE0" w:rsidRPr="005D32BA" w:rsidRDefault="00F13EE0" w:rsidP="0075104A">
      <w:pPr>
        <w:pStyle w:val="NoSpacing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 мая  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/>
            <w:sz w:val="28"/>
            <w:szCs w:val="28"/>
          </w:rPr>
          <w:t>2011 г</w:t>
        </w:r>
      </w:smartTag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</w:t>
      </w:r>
      <w:r w:rsidRPr="005D32B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78</w:t>
      </w:r>
    </w:p>
    <w:p w:rsidR="00F13EE0" w:rsidRPr="00F23F45" w:rsidRDefault="00F13EE0" w:rsidP="00BD58FC">
      <w:pPr>
        <w:pStyle w:val="Heading1"/>
        <w:jc w:val="both"/>
        <w:rPr>
          <w:rFonts w:ascii="Times New Roman" w:hAnsi="Times New Roman" w:cs="Times New Roman"/>
          <w:sz w:val="28"/>
          <w:szCs w:val="28"/>
        </w:rPr>
      </w:pPr>
    </w:p>
    <w:p w:rsidR="00F13EE0" w:rsidRPr="00656DB3" w:rsidRDefault="00F13EE0" w:rsidP="00656DB3">
      <w:pPr>
        <w:pStyle w:val="BodyText"/>
        <w:spacing w:after="0"/>
        <w:jc w:val="center"/>
        <w:rPr>
          <w:b/>
          <w:sz w:val="28"/>
          <w:szCs w:val="28"/>
        </w:rPr>
      </w:pPr>
      <w:r w:rsidRPr="00656DB3">
        <w:rPr>
          <w:b/>
          <w:sz w:val="28"/>
          <w:szCs w:val="28"/>
        </w:rPr>
        <w:t>Утверждение генерального плана, правил  землепользова</w:t>
      </w:r>
      <w:r>
        <w:rPr>
          <w:b/>
          <w:sz w:val="28"/>
          <w:szCs w:val="28"/>
        </w:rPr>
        <w:t>ния</w:t>
      </w:r>
      <w:r w:rsidRPr="00656DB3">
        <w:rPr>
          <w:b/>
          <w:sz w:val="28"/>
          <w:szCs w:val="28"/>
        </w:rPr>
        <w:t xml:space="preserve"> и застройки Русско-Тювеевского  сельского  поселения.</w:t>
      </w:r>
    </w:p>
    <w:p w:rsidR="00F13EE0" w:rsidRPr="00656DB3" w:rsidRDefault="00F13EE0" w:rsidP="00656DB3">
      <w:pPr>
        <w:pStyle w:val="BodyText"/>
        <w:spacing w:after="0"/>
        <w:jc w:val="center"/>
        <w:rPr>
          <w:b/>
          <w:sz w:val="28"/>
          <w:szCs w:val="28"/>
        </w:rPr>
      </w:pPr>
    </w:p>
    <w:p w:rsidR="00F13EE0" w:rsidRPr="00656DB3" w:rsidRDefault="00F13EE0" w:rsidP="00656DB3">
      <w:pPr>
        <w:pStyle w:val="BodyText"/>
        <w:spacing w:after="0"/>
        <w:rPr>
          <w:sz w:val="28"/>
          <w:szCs w:val="28"/>
        </w:rPr>
      </w:pPr>
      <w:r w:rsidRPr="00656DB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656DB3">
        <w:rPr>
          <w:sz w:val="28"/>
          <w:szCs w:val="28"/>
        </w:rPr>
        <w:t xml:space="preserve"> В соответствии  с градостроительным кодексом Р.Ф. от 29.12.2004 г. № 190-ФЗ «О введении в действие Градостроительного кодекса Российской Федерации» , Федеральным законом от 06.10.2003 г. № 131-ФЗ «Об общих принципах организации местного самоуправления в РФ»,Федеральным законом от 25.10.2001 г. № 136-93 «Земельный кодекс Российской Федерации», Устава Русско-Тювеевского сельского  поселения</w:t>
      </w:r>
      <w:r>
        <w:rPr>
          <w:sz w:val="28"/>
          <w:szCs w:val="28"/>
        </w:rPr>
        <w:t>, Совет депутатов р е ш и л :</w:t>
      </w:r>
    </w:p>
    <w:p w:rsidR="00F13EE0" w:rsidRPr="00656DB3" w:rsidRDefault="00F13EE0" w:rsidP="00656DB3">
      <w:pPr>
        <w:pStyle w:val="BodyText"/>
        <w:spacing w:after="0"/>
        <w:rPr>
          <w:sz w:val="28"/>
          <w:szCs w:val="28"/>
        </w:rPr>
      </w:pPr>
    </w:p>
    <w:p w:rsidR="00F13EE0" w:rsidRDefault="00F13EE0" w:rsidP="00656DB3">
      <w:pPr>
        <w:pStyle w:val="BodyText"/>
        <w:spacing w:after="0"/>
        <w:jc w:val="both"/>
      </w:pPr>
      <w:r>
        <w:t xml:space="preserve">    </w:t>
      </w:r>
    </w:p>
    <w:p w:rsidR="00F13EE0" w:rsidRDefault="00F13EE0" w:rsidP="00656DB3">
      <w:pPr>
        <w:pStyle w:val="BodyText"/>
        <w:rPr>
          <w:szCs w:val="28"/>
        </w:rPr>
      </w:pPr>
      <w:r w:rsidRPr="00656DB3">
        <w:rPr>
          <w:sz w:val="28"/>
          <w:szCs w:val="28"/>
        </w:rPr>
        <w:t>1.Утвердить генеральный  план, правила  землепользова</w:t>
      </w:r>
      <w:r>
        <w:rPr>
          <w:sz w:val="28"/>
          <w:szCs w:val="28"/>
        </w:rPr>
        <w:t>ния</w:t>
      </w:r>
      <w:r w:rsidRPr="00656DB3">
        <w:rPr>
          <w:sz w:val="28"/>
          <w:szCs w:val="28"/>
        </w:rPr>
        <w:t xml:space="preserve"> и застройки Русско-Тювеевского  сельского  поселения</w:t>
      </w:r>
      <w:r w:rsidRPr="00656DB3">
        <w:t>.</w:t>
      </w:r>
      <w:r w:rsidRPr="00373603">
        <w:rPr>
          <w:szCs w:val="28"/>
        </w:rPr>
        <w:t>.</w:t>
      </w:r>
    </w:p>
    <w:p w:rsidR="00F13EE0" w:rsidRDefault="00F13EE0" w:rsidP="00656DB3">
      <w:pPr>
        <w:pStyle w:val="BodyText"/>
        <w:rPr>
          <w:szCs w:val="28"/>
        </w:rPr>
      </w:pPr>
    </w:p>
    <w:p w:rsidR="00F13EE0" w:rsidRPr="00656DB3" w:rsidRDefault="00F13EE0" w:rsidP="00656DB3">
      <w:pPr>
        <w:pStyle w:val="BodyText"/>
        <w:rPr>
          <w:sz w:val="28"/>
          <w:szCs w:val="28"/>
        </w:rPr>
      </w:pPr>
    </w:p>
    <w:p w:rsidR="00F13EE0" w:rsidRPr="005D32BA" w:rsidRDefault="00F13EE0" w:rsidP="00A26E58">
      <w:pPr>
        <w:pStyle w:val="NoSpacing"/>
        <w:rPr>
          <w:rFonts w:ascii="Times New Roman" w:hAnsi="Times New Roman"/>
          <w:sz w:val="28"/>
          <w:szCs w:val="28"/>
        </w:rPr>
      </w:pPr>
      <w:r w:rsidRPr="005D32BA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F13EE0" w:rsidRPr="005D32BA" w:rsidRDefault="00F13EE0" w:rsidP="00A26E58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Русско-Тювеевского  сельского поселения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С.В.</w:t>
      </w:r>
      <w:r w:rsidRPr="005D32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Колпаков</w:t>
      </w:r>
    </w:p>
    <w:p w:rsidR="00F13EE0" w:rsidRPr="005D32BA" w:rsidRDefault="00F13EE0" w:rsidP="0075104A">
      <w:pPr>
        <w:pStyle w:val="NoSpacing"/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F13EE0" w:rsidRDefault="00F13EE0">
      <w:pPr>
        <w:rPr>
          <w:rFonts w:ascii="Times New Roman" w:hAnsi="Times New Roman"/>
          <w:sz w:val="28"/>
          <w:szCs w:val="28"/>
        </w:rPr>
      </w:pPr>
    </w:p>
    <w:sectPr w:rsidR="00F13EE0" w:rsidSect="00216579">
      <w:headerReference w:type="default" r:id="rId7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EE0" w:rsidRDefault="00F13EE0" w:rsidP="0075104A">
      <w:pPr>
        <w:spacing w:after="0" w:line="240" w:lineRule="auto"/>
      </w:pPr>
      <w:r>
        <w:separator/>
      </w:r>
    </w:p>
  </w:endnote>
  <w:endnote w:type="continuationSeparator" w:id="0">
    <w:p w:rsidR="00F13EE0" w:rsidRDefault="00F13EE0" w:rsidP="00751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EE0" w:rsidRDefault="00F13EE0" w:rsidP="0075104A">
      <w:pPr>
        <w:spacing w:after="0" w:line="240" w:lineRule="auto"/>
      </w:pPr>
      <w:r>
        <w:separator/>
      </w:r>
    </w:p>
  </w:footnote>
  <w:footnote w:type="continuationSeparator" w:id="0">
    <w:p w:rsidR="00F13EE0" w:rsidRDefault="00F13EE0" w:rsidP="00751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EE0" w:rsidRDefault="00F13EE0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F13EE0" w:rsidRDefault="00F13EE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C66B9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62D7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3BA33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0F45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C16D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190D1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A401D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658F2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342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E484B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5B615A"/>
    <w:multiLevelType w:val="hybridMultilevel"/>
    <w:tmpl w:val="39501716"/>
    <w:lvl w:ilvl="0" w:tplc="6066AAA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3F5D92"/>
    <w:multiLevelType w:val="hybridMultilevel"/>
    <w:tmpl w:val="7F428366"/>
    <w:lvl w:ilvl="0" w:tplc="E042B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E4776E0"/>
    <w:multiLevelType w:val="hybridMultilevel"/>
    <w:tmpl w:val="06F2C68E"/>
    <w:lvl w:ilvl="0" w:tplc="6066AAA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287C59"/>
    <w:multiLevelType w:val="hybridMultilevel"/>
    <w:tmpl w:val="5DEC8F94"/>
    <w:lvl w:ilvl="0" w:tplc="6066AAA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85394F"/>
    <w:multiLevelType w:val="hybridMultilevel"/>
    <w:tmpl w:val="2E108AFC"/>
    <w:lvl w:ilvl="0" w:tplc="6066AAA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13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104A"/>
    <w:rsid w:val="0001212F"/>
    <w:rsid w:val="000904AC"/>
    <w:rsid w:val="000A6776"/>
    <w:rsid w:val="000D7A3D"/>
    <w:rsid w:val="001039C6"/>
    <w:rsid w:val="0011101B"/>
    <w:rsid w:val="001A2034"/>
    <w:rsid w:val="001C6093"/>
    <w:rsid w:val="001E1BE6"/>
    <w:rsid w:val="001F3E91"/>
    <w:rsid w:val="0021311D"/>
    <w:rsid w:val="00216579"/>
    <w:rsid w:val="00242D75"/>
    <w:rsid w:val="002446B0"/>
    <w:rsid w:val="002668CE"/>
    <w:rsid w:val="002D1EC9"/>
    <w:rsid w:val="00373603"/>
    <w:rsid w:val="0037470F"/>
    <w:rsid w:val="003D444E"/>
    <w:rsid w:val="003F4F9F"/>
    <w:rsid w:val="004837A8"/>
    <w:rsid w:val="00483F12"/>
    <w:rsid w:val="004B702B"/>
    <w:rsid w:val="00551618"/>
    <w:rsid w:val="005B4445"/>
    <w:rsid w:val="005D317E"/>
    <w:rsid w:val="005D32BA"/>
    <w:rsid w:val="00612B27"/>
    <w:rsid w:val="00656DB3"/>
    <w:rsid w:val="006C137D"/>
    <w:rsid w:val="006C66BC"/>
    <w:rsid w:val="006D29F4"/>
    <w:rsid w:val="006D5DA1"/>
    <w:rsid w:val="0075104A"/>
    <w:rsid w:val="0082588F"/>
    <w:rsid w:val="00826EB0"/>
    <w:rsid w:val="008D22CF"/>
    <w:rsid w:val="008D67D0"/>
    <w:rsid w:val="008F22F7"/>
    <w:rsid w:val="00907C3E"/>
    <w:rsid w:val="0091253C"/>
    <w:rsid w:val="00922270"/>
    <w:rsid w:val="00973B81"/>
    <w:rsid w:val="0099280D"/>
    <w:rsid w:val="009936F0"/>
    <w:rsid w:val="009E33D6"/>
    <w:rsid w:val="00A16F3C"/>
    <w:rsid w:val="00A26E58"/>
    <w:rsid w:val="00A572F3"/>
    <w:rsid w:val="00AD2DF0"/>
    <w:rsid w:val="00B509C5"/>
    <w:rsid w:val="00B976F2"/>
    <w:rsid w:val="00BA31E1"/>
    <w:rsid w:val="00BD58FC"/>
    <w:rsid w:val="00C67166"/>
    <w:rsid w:val="00C77556"/>
    <w:rsid w:val="00C83310"/>
    <w:rsid w:val="00D24A8B"/>
    <w:rsid w:val="00D326DB"/>
    <w:rsid w:val="00D47700"/>
    <w:rsid w:val="00DC02E2"/>
    <w:rsid w:val="00DC4F0D"/>
    <w:rsid w:val="00DD007C"/>
    <w:rsid w:val="00E354F8"/>
    <w:rsid w:val="00E36C35"/>
    <w:rsid w:val="00EA31FC"/>
    <w:rsid w:val="00EE2DF1"/>
    <w:rsid w:val="00EE3D57"/>
    <w:rsid w:val="00EF57C4"/>
    <w:rsid w:val="00F13EE0"/>
    <w:rsid w:val="00F23F45"/>
    <w:rsid w:val="00F3516A"/>
    <w:rsid w:val="00F649A9"/>
    <w:rsid w:val="00F705FF"/>
    <w:rsid w:val="00F85E12"/>
    <w:rsid w:val="00F86FC5"/>
    <w:rsid w:val="00F87B53"/>
    <w:rsid w:val="00FF1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04A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BD58F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58FC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paragraph" w:styleId="NoSpacing">
    <w:name w:val="No Spacing"/>
    <w:link w:val="NoSpacingChar"/>
    <w:uiPriority w:val="99"/>
    <w:qFormat/>
    <w:rsid w:val="0075104A"/>
    <w:rPr>
      <w:rFonts w:eastAsia="Times New Roma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75104A"/>
    <w:rPr>
      <w:rFonts w:eastAsia="Times New Roman" w:cs="Times New Roman"/>
      <w:sz w:val="22"/>
      <w:szCs w:val="22"/>
      <w:lang w:val="ru-RU" w:eastAsia="ru-RU" w:bidi="ar-SA"/>
    </w:rPr>
  </w:style>
  <w:style w:type="character" w:customStyle="1" w:styleId="a">
    <w:name w:val="Цветовое выделение"/>
    <w:uiPriority w:val="99"/>
    <w:rsid w:val="0075104A"/>
    <w:rPr>
      <w:b/>
      <w:color w:val="26282F"/>
      <w:sz w:val="26"/>
    </w:rPr>
  </w:style>
  <w:style w:type="paragraph" w:styleId="Header">
    <w:name w:val="header"/>
    <w:basedOn w:val="Normal"/>
    <w:link w:val="HeaderChar"/>
    <w:uiPriority w:val="99"/>
    <w:rsid w:val="00751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5104A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751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5104A"/>
    <w:rPr>
      <w:rFonts w:eastAsia="Times New Roman" w:cs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12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212F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A26E5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BD58F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BD58FC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656DB3"/>
    <w:pPr>
      <w:widowControl w:val="0"/>
      <w:suppressAutoHyphens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Calibri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A6776"/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234</TotalTime>
  <Pages>1</Pages>
  <Words>163</Words>
  <Characters>934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Николаевна</dc:creator>
  <cp:keywords/>
  <dc:description/>
  <cp:lastModifiedBy>zam</cp:lastModifiedBy>
  <cp:revision>23</cp:revision>
  <cp:lastPrinted>2015-03-17T12:05:00Z</cp:lastPrinted>
  <dcterms:created xsi:type="dcterms:W3CDTF">2015-03-08T18:08:00Z</dcterms:created>
  <dcterms:modified xsi:type="dcterms:W3CDTF">2018-12-05T08:32:00Z</dcterms:modified>
</cp:coreProperties>
</file>